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00472A80" w:rsidRPr="00472A80">
        <w:rPr>
          <w:sz w:val="28"/>
          <w:szCs w:val="28"/>
        </w:rPr>
        <w:t>МВС/КС/802</w:t>
      </w:r>
    </w:p>
    <w:p w:rsidR="00BE1692" w:rsidRPr="00BC2665" w:rsidRDefault="00BE1692" w:rsidP="00BE1692">
      <w:pPr>
        <w:tabs>
          <w:tab w:val="left" w:pos="142"/>
          <w:tab w:val="center" w:pos="1134"/>
        </w:tabs>
      </w:pPr>
      <w:r w:rsidRPr="00DD4889">
        <w:t>От «</w:t>
      </w:r>
      <w:r w:rsidR="007163EC" w:rsidRPr="00DD4889">
        <w:t>0</w:t>
      </w:r>
      <w:r w:rsidR="00472A80">
        <w:t>9</w:t>
      </w:r>
      <w:r w:rsidRPr="00DD4889">
        <w:t xml:space="preserve">» </w:t>
      </w:r>
      <w:r w:rsidR="00472A80">
        <w:t>июн</w:t>
      </w:r>
      <w:r w:rsidR="007163EC" w:rsidRPr="00DD4889">
        <w:t>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 xml:space="preserve">принять участие в процедуре Закупки с целью определения наилучшей заявки и заключения договора на </w:t>
      </w:r>
      <w:r w:rsidR="00297D68">
        <w:rPr>
          <w:b/>
          <w:spacing w:val="-2"/>
        </w:rPr>
        <w:t>п</w:t>
      </w:r>
      <w:r w:rsidR="00297D68" w:rsidRPr="00297D68">
        <w:rPr>
          <w:b/>
          <w:spacing w:val="-2"/>
        </w:rPr>
        <w:t xml:space="preserve">роведение работ по созданию </w:t>
      </w:r>
      <w:bookmarkStart w:id="2" w:name="_GoBack"/>
      <w:bookmarkEnd w:id="2"/>
      <w:r w:rsidR="00297D68" w:rsidRPr="00297D68">
        <w:rPr>
          <w:b/>
          <w:spacing w:val="-2"/>
        </w:rPr>
        <w:t>геодезической разбивочной основы (вынос осей объекта в натуру) по титулу: Модернизация ПС 110 кВ №810 "Ленинградская, ПС 110 кВ Коптево №299",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противотаранными блоками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3"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3"/>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lastRenderedPageBreak/>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297D68">
        <w:rPr>
          <w:i/>
          <w:spacing w:val="-2"/>
        </w:rPr>
        <w:t>п</w:t>
      </w:r>
      <w:r w:rsidR="00297D68" w:rsidRPr="00297D68">
        <w:rPr>
          <w:i/>
          <w:spacing w:val="-2"/>
        </w:rPr>
        <w:t>роведение работ по созданию геодезической разбивочной основы (вынос осей объекта в натуру) по титулу: Модернизация ПС 110 кВ №810 "Ленинградская, ПС 110 кВ Коптево №299",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противотаранными блоками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021BD3">
      <w:pPr>
        <w:rPr>
          <w:b/>
          <w:sz w:val="20"/>
        </w:rPr>
      </w:pPr>
      <w:r w:rsidRPr="00BC2665">
        <w:rPr>
          <w:sz w:val="20"/>
        </w:rPr>
        <w:br w:type="page"/>
      </w:r>
    </w:p>
    <w:p w:rsidR="00986510" w:rsidRPr="00FB684F" w:rsidRDefault="00986510" w:rsidP="00986510">
      <w:pPr>
        <w:tabs>
          <w:tab w:val="left" w:pos="6564"/>
        </w:tabs>
        <w:jc w:val="right"/>
        <w:rPr>
          <w:snapToGrid w:val="0"/>
        </w:rPr>
      </w:pPr>
      <w:r w:rsidRPr="00897080">
        <w:rPr>
          <w:b/>
          <w:sz w:val="20"/>
        </w:rPr>
        <w:lastRenderedPageBreak/>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1BD3"/>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68"/>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A80"/>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669C"/>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ED1BC74E-61ED-4823-B8B9-79B98179A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168</TotalTime>
  <Pages>23</Pages>
  <Words>6806</Words>
  <Characters>49366</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25</cp:revision>
  <cp:lastPrinted>2023-07-11T06:00:00Z</cp:lastPrinted>
  <dcterms:created xsi:type="dcterms:W3CDTF">2026-02-05T13:50:00Z</dcterms:created>
  <dcterms:modified xsi:type="dcterms:W3CDTF">2026-06-15T11:17:00Z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